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7C2" w:rsidRDefault="006247C2" w:rsidP="00903203">
      <w:pPr>
        <w:spacing w:after="0" w:line="240" w:lineRule="auto"/>
        <w:rPr>
          <w:sz w:val="18"/>
          <w:szCs w:val="18"/>
        </w:rPr>
      </w:pPr>
      <w:r>
        <w:rPr>
          <w:sz w:val="18"/>
          <w:szCs w:val="18"/>
        </w:rPr>
        <w:t>AP WORLD HISTORY -201</w:t>
      </w:r>
      <w:r w:rsidR="00BD12D1">
        <w:rPr>
          <w:sz w:val="18"/>
          <w:szCs w:val="18"/>
        </w:rPr>
        <w:t>5</w:t>
      </w:r>
    </w:p>
    <w:p w:rsidR="003979D3" w:rsidRDefault="003979D3" w:rsidP="00903203">
      <w:pPr>
        <w:spacing w:after="0" w:line="240" w:lineRule="auto"/>
        <w:rPr>
          <w:sz w:val="18"/>
          <w:szCs w:val="18"/>
        </w:rPr>
      </w:pPr>
      <w:r w:rsidRPr="00AB1C7F">
        <w:rPr>
          <w:sz w:val="18"/>
          <w:szCs w:val="18"/>
        </w:rPr>
        <w:t>Ms. Ola Hadi</w:t>
      </w:r>
    </w:p>
    <w:p w:rsidR="00BD12D1" w:rsidRPr="00AB1C7F" w:rsidRDefault="00BD12D1" w:rsidP="00903203">
      <w:pPr>
        <w:spacing w:after="0" w:line="240" w:lineRule="auto"/>
        <w:rPr>
          <w:sz w:val="18"/>
          <w:szCs w:val="18"/>
        </w:rPr>
      </w:pPr>
    </w:p>
    <w:p w:rsidR="003979D3" w:rsidRPr="006247C2" w:rsidRDefault="003979D3" w:rsidP="003979D3">
      <w:pPr>
        <w:jc w:val="center"/>
        <w:rPr>
          <w:b/>
          <w:sz w:val="28"/>
          <w:szCs w:val="28"/>
          <w:u w:val="single"/>
        </w:rPr>
      </w:pPr>
      <w:r w:rsidRPr="00AB1C7F">
        <w:rPr>
          <w:sz w:val="28"/>
          <w:szCs w:val="28"/>
          <w:u w:val="single"/>
        </w:rPr>
        <w:t xml:space="preserve">Guidelines for </w:t>
      </w:r>
      <w:proofErr w:type="gramStart"/>
      <w:r w:rsidRPr="00AB1C7F">
        <w:rPr>
          <w:sz w:val="28"/>
          <w:szCs w:val="28"/>
          <w:u w:val="single"/>
        </w:rPr>
        <w:t>Writing</w:t>
      </w:r>
      <w:proofErr w:type="gramEnd"/>
      <w:r w:rsidRPr="00AB1C7F">
        <w:rPr>
          <w:sz w:val="28"/>
          <w:szCs w:val="28"/>
          <w:u w:val="single"/>
        </w:rPr>
        <w:t xml:space="preserve"> a </w:t>
      </w:r>
      <w:r w:rsidR="00BD12D1">
        <w:rPr>
          <w:sz w:val="28"/>
          <w:szCs w:val="28"/>
          <w:u w:val="single"/>
        </w:rPr>
        <w:t>semi-</w:t>
      </w:r>
      <w:r w:rsidRPr="00AB1C7F">
        <w:rPr>
          <w:sz w:val="28"/>
          <w:szCs w:val="28"/>
          <w:u w:val="single"/>
        </w:rPr>
        <w:t xml:space="preserve">Critical </w:t>
      </w:r>
      <w:r w:rsidRPr="006247C2">
        <w:rPr>
          <w:b/>
          <w:sz w:val="28"/>
          <w:szCs w:val="28"/>
          <w:u w:val="single"/>
        </w:rPr>
        <w:t>Book Review</w:t>
      </w:r>
      <w:r w:rsidR="00BD12D1">
        <w:rPr>
          <w:b/>
          <w:sz w:val="28"/>
          <w:szCs w:val="28"/>
          <w:u w:val="single"/>
        </w:rPr>
        <w:t xml:space="preserve"> on </w:t>
      </w:r>
      <w:r w:rsidR="00BD12D1" w:rsidRPr="00BD12D1">
        <w:rPr>
          <w:b/>
          <w:i/>
          <w:sz w:val="28"/>
          <w:szCs w:val="28"/>
          <w:u w:val="single"/>
        </w:rPr>
        <w:t>Destiny Disrupted</w:t>
      </w:r>
      <w:r w:rsidR="006247C2">
        <w:rPr>
          <w:b/>
          <w:sz w:val="28"/>
          <w:szCs w:val="28"/>
          <w:u w:val="single"/>
        </w:rPr>
        <w:t>:</w:t>
      </w:r>
    </w:p>
    <w:p w:rsidR="003979D3" w:rsidRPr="006247C2" w:rsidRDefault="003979D3" w:rsidP="003979D3">
      <w:r w:rsidRPr="006247C2">
        <w:t xml:space="preserve">A critical book review is NOT a book report. You are not to tell me what the book says or summarize it, but </w:t>
      </w:r>
      <w:r w:rsidRPr="006247C2">
        <w:rPr>
          <w:u w:val="single"/>
        </w:rPr>
        <w:t xml:space="preserve">analyze and </w:t>
      </w:r>
      <w:r w:rsidRPr="00BD12D1">
        <w:rPr>
          <w:b/>
          <w:u w:val="single"/>
        </w:rPr>
        <w:t>EVALUATE</w:t>
      </w:r>
      <w:r w:rsidRPr="006247C2">
        <w:t xml:space="preserve"> it. EVALUATE the book in terms of the validity of the author’s thesis, how evidence is handled (comprehensiveness, accuracy, sensitivity), and the relationship of this work to others in the same field (how this book is different from other books on the same topic).</w:t>
      </w:r>
      <w:r w:rsidR="00BD12D1">
        <w:t xml:space="preserve"> INCLUDE SUBHEADINGS in your essay this year, even though they are ugly, only because it makes it easier for you to organize your essay and for me to grade it.</w:t>
      </w:r>
    </w:p>
    <w:p w:rsidR="003979D3" w:rsidRPr="006247C2" w:rsidRDefault="003979D3" w:rsidP="003979D3">
      <w:pPr>
        <w:pStyle w:val="ListParagraph"/>
        <w:numPr>
          <w:ilvl w:val="0"/>
          <w:numId w:val="1"/>
        </w:numPr>
      </w:pPr>
      <w:r w:rsidRPr="006247C2">
        <w:t>Begin your essay w</w:t>
      </w:r>
      <w:r w:rsidR="000F3D4F" w:rsidRPr="006247C2">
        <w:t>ith an introduction to the book</w:t>
      </w:r>
      <w:r w:rsidRPr="006247C2">
        <w:t>, examining the author’s thesis a</w:t>
      </w:r>
      <w:r w:rsidR="0028300C" w:rsidRPr="006247C2">
        <w:t xml:space="preserve">nd the main conclusions </w:t>
      </w:r>
      <w:r w:rsidR="006247C2" w:rsidRPr="006247C2">
        <w:t>s/he reaches.</w:t>
      </w:r>
      <w:r w:rsidR="00BD12D1">
        <w:t xml:space="preserve"> </w:t>
      </w:r>
      <w:r w:rsidR="00BD12D1" w:rsidRPr="00BD12D1">
        <w:rPr>
          <w:b/>
        </w:rPr>
        <w:t>Your thesis is about that book or the author (not your usual history thesis)</w:t>
      </w:r>
      <w:r w:rsidR="00BD12D1">
        <w:t xml:space="preserve"> i.e. </w:t>
      </w:r>
      <w:proofErr w:type="spellStart"/>
      <w:r w:rsidR="00BD12D1">
        <w:t>Tamim</w:t>
      </w:r>
      <w:proofErr w:type="spellEnd"/>
      <w:r w:rsidR="00BD12D1">
        <w:t xml:space="preserve"> </w:t>
      </w:r>
      <w:proofErr w:type="spellStart"/>
      <w:r w:rsidR="00BD12D1">
        <w:t>Ansary’s</w:t>
      </w:r>
      <w:proofErr w:type="spellEnd"/>
      <w:r w:rsidR="00BD12D1">
        <w:t xml:space="preserve"> book contributes to the historiography of the Middle East and Islam OR </w:t>
      </w:r>
      <w:proofErr w:type="spellStart"/>
      <w:r w:rsidR="00BD12D1">
        <w:t>Ansary’s</w:t>
      </w:r>
      <w:proofErr w:type="spellEnd"/>
      <w:r w:rsidR="00BD12D1">
        <w:t xml:space="preserve"> book fails to do what it claims (something to that effect). </w:t>
      </w:r>
    </w:p>
    <w:p w:rsidR="003979D3" w:rsidRPr="006247C2" w:rsidRDefault="003979D3" w:rsidP="003979D3">
      <w:pPr>
        <w:pStyle w:val="ListParagraph"/>
        <w:numPr>
          <w:ilvl w:val="0"/>
          <w:numId w:val="1"/>
        </w:numPr>
      </w:pPr>
      <w:r w:rsidRPr="006247C2">
        <w:t>What kind of sources does the author use?</w:t>
      </w:r>
    </w:p>
    <w:p w:rsidR="0028300C" w:rsidRPr="006247C2" w:rsidRDefault="0028300C" w:rsidP="0028300C">
      <w:pPr>
        <w:pStyle w:val="ListParagraph"/>
        <w:numPr>
          <w:ilvl w:val="1"/>
          <w:numId w:val="1"/>
        </w:numPr>
      </w:pPr>
      <w:r w:rsidRPr="006247C2">
        <w:t>Are sources adequate? Comprehensive?</w:t>
      </w:r>
    </w:p>
    <w:p w:rsidR="0028300C" w:rsidRPr="006247C2" w:rsidRDefault="0028300C" w:rsidP="0028300C">
      <w:pPr>
        <w:pStyle w:val="ListParagraph"/>
        <w:numPr>
          <w:ilvl w:val="1"/>
          <w:numId w:val="1"/>
        </w:numPr>
      </w:pPr>
      <w:r w:rsidRPr="006247C2">
        <w:t>How does the writer evaluate the sources?</w:t>
      </w:r>
    </w:p>
    <w:p w:rsidR="0028300C" w:rsidRPr="006247C2" w:rsidRDefault="0028300C" w:rsidP="0028300C">
      <w:pPr>
        <w:pStyle w:val="ListParagraph"/>
        <w:numPr>
          <w:ilvl w:val="1"/>
          <w:numId w:val="1"/>
        </w:numPr>
      </w:pPr>
      <w:r w:rsidRPr="006247C2">
        <w:t>How do you evaluate the sources?</w:t>
      </w:r>
    </w:p>
    <w:p w:rsidR="003979D3" w:rsidRPr="006247C2" w:rsidRDefault="003979D3" w:rsidP="003979D3">
      <w:pPr>
        <w:pStyle w:val="ListParagraph"/>
        <w:numPr>
          <w:ilvl w:val="0"/>
          <w:numId w:val="1"/>
        </w:numPr>
      </w:pPr>
      <w:r w:rsidRPr="006247C2">
        <w:t>How effective is the writer’s presentation?</w:t>
      </w:r>
      <w:r w:rsidR="0028300C" w:rsidRPr="006247C2">
        <w:t xml:space="preserve"> </w:t>
      </w:r>
    </w:p>
    <w:p w:rsidR="0028300C" w:rsidRPr="006247C2" w:rsidRDefault="0028300C" w:rsidP="0028300C">
      <w:pPr>
        <w:pStyle w:val="ListParagraph"/>
        <w:numPr>
          <w:ilvl w:val="1"/>
          <w:numId w:val="1"/>
        </w:numPr>
      </w:pPr>
      <w:r w:rsidRPr="006247C2">
        <w:t>Discuss the organization &amp; use of evidence.</w:t>
      </w:r>
    </w:p>
    <w:p w:rsidR="003979D3" w:rsidRPr="006247C2" w:rsidRDefault="003979D3" w:rsidP="003979D3">
      <w:pPr>
        <w:pStyle w:val="ListParagraph"/>
        <w:numPr>
          <w:ilvl w:val="0"/>
          <w:numId w:val="1"/>
        </w:numPr>
      </w:pPr>
      <w:r w:rsidRPr="006247C2">
        <w:t>How adequate is the writer’s coverage of the subject?</w:t>
      </w:r>
    </w:p>
    <w:p w:rsidR="0028300C" w:rsidRPr="006247C2" w:rsidRDefault="0028300C" w:rsidP="0028300C">
      <w:pPr>
        <w:pStyle w:val="ListParagraph"/>
        <w:numPr>
          <w:ilvl w:val="1"/>
          <w:numId w:val="1"/>
        </w:numPr>
      </w:pPr>
      <w:r w:rsidRPr="006247C2">
        <w:t xml:space="preserve">Is the writer fair? Is the treatment too narrow? Too broad? </w:t>
      </w:r>
    </w:p>
    <w:p w:rsidR="0028300C" w:rsidRPr="006247C2" w:rsidRDefault="0028300C" w:rsidP="0028300C">
      <w:pPr>
        <w:pStyle w:val="ListParagraph"/>
        <w:numPr>
          <w:ilvl w:val="1"/>
          <w:numId w:val="1"/>
        </w:numPr>
      </w:pPr>
      <w:r w:rsidRPr="006247C2">
        <w:t xml:space="preserve">Do you detect </w:t>
      </w:r>
      <w:r w:rsidRPr="003B768D">
        <w:rPr>
          <w:b/>
        </w:rPr>
        <w:t>personal biases</w:t>
      </w:r>
      <w:r w:rsidRPr="006247C2">
        <w:t xml:space="preserve"> implicit or explicit?</w:t>
      </w:r>
      <w:r w:rsidR="00BD12D1">
        <w:t xml:space="preserve"> (Consider researching this!)</w:t>
      </w:r>
    </w:p>
    <w:p w:rsidR="003979D3" w:rsidRPr="006247C2" w:rsidRDefault="003979D3" w:rsidP="003979D3">
      <w:pPr>
        <w:pStyle w:val="ListParagraph"/>
        <w:numPr>
          <w:ilvl w:val="0"/>
          <w:numId w:val="1"/>
        </w:numPr>
      </w:pPr>
      <w:r w:rsidRPr="006247C2">
        <w:t>What are the writer’s qualifications for dealing with this subject?</w:t>
      </w:r>
    </w:p>
    <w:p w:rsidR="0028300C" w:rsidRPr="006247C2" w:rsidRDefault="0028300C" w:rsidP="0028300C">
      <w:pPr>
        <w:pStyle w:val="ListParagraph"/>
        <w:numPr>
          <w:ilvl w:val="1"/>
          <w:numId w:val="1"/>
        </w:numPr>
      </w:pPr>
      <w:r w:rsidRPr="006247C2">
        <w:t>Has s/he written on this or related subjects?</w:t>
      </w:r>
      <w:r w:rsidR="00BD12D1">
        <w:t xml:space="preserve"> </w:t>
      </w:r>
      <w:r w:rsidR="00BD12D1">
        <w:t>(Consider researching this!)</w:t>
      </w:r>
    </w:p>
    <w:p w:rsidR="003979D3" w:rsidRPr="006247C2" w:rsidRDefault="003979D3" w:rsidP="003979D3">
      <w:pPr>
        <w:pStyle w:val="ListParagraph"/>
        <w:numPr>
          <w:ilvl w:val="0"/>
          <w:numId w:val="1"/>
        </w:numPr>
      </w:pPr>
      <w:r w:rsidRPr="006247C2">
        <w:t>What kind of history is the author writing?</w:t>
      </w:r>
    </w:p>
    <w:p w:rsidR="0028300C" w:rsidRPr="006247C2" w:rsidRDefault="0028300C" w:rsidP="0028300C">
      <w:pPr>
        <w:pStyle w:val="ListParagraph"/>
        <w:numPr>
          <w:ilvl w:val="1"/>
          <w:numId w:val="1"/>
        </w:numPr>
      </w:pPr>
      <w:r w:rsidRPr="006247C2">
        <w:t>Economic? Political? Social? Cultural?</w:t>
      </w:r>
    </w:p>
    <w:p w:rsidR="000F3D4F" w:rsidRPr="006247C2" w:rsidRDefault="000F3D4F" w:rsidP="0028300C">
      <w:pPr>
        <w:pStyle w:val="ListParagraph"/>
        <w:numPr>
          <w:ilvl w:val="1"/>
          <w:numId w:val="1"/>
        </w:numPr>
      </w:pPr>
      <w:r w:rsidRPr="006247C2">
        <w:t>Are the chosen methods valid for the particular study?</w:t>
      </w:r>
    </w:p>
    <w:p w:rsidR="003979D3" w:rsidRPr="006247C2" w:rsidRDefault="003979D3" w:rsidP="003979D3">
      <w:pPr>
        <w:pStyle w:val="ListParagraph"/>
        <w:numPr>
          <w:ilvl w:val="0"/>
          <w:numId w:val="1"/>
        </w:numPr>
      </w:pPr>
      <w:r w:rsidRPr="006247C2">
        <w:t>How successful is the writer</w:t>
      </w:r>
      <w:r w:rsidR="00376FAD" w:rsidRPr="006247C2">
        <w:t xml:space="preserve"> in presenting her/his ideas? Are you convinced by her/his argument(s)?</w:t>
      </w:r>
    </w:p>
    <w:p w:rsidR="00376FAD" w:rsidRPr="006247C2" w:rsidRDefault="00376FAD" w:rsidP="00376FAD">
      <w:pPr>
        <w:pStyle w:val="ListParagraph"/>
        <w:numPr>
          <w:ilvl w:val="0"/>
          <w:numId w:val="1"/>
        </w:numPr>
      </w:pPr>
      <w:r w:rsidRPr="006247C2">
        <w:t xml:space="preserve">Comment on this book’s contribution to </w:t>
      </w:r>
      <w:r w:rsidRPr="00BD12D1">
        <w:rPr>
          <w:u w:val="single"/>
        </w:rPr>
        <w:t>your understanding</w:t>
      </w:r>
      <w:r w:rsidRPr="006247C2">
        <w:t xml:space="preserve"> of the topic. (You may also talk about the book’s implications for the field as a whole).</w:t>
      </w:r>
    </w:p>
    <w:p w:rsidR="00BD12D1" w:rsidRDefault="00376FAD" w:rsidP="00BD12D1">
      <w:pPr>
        <w:pStyle w:val="ListParagraph"/>
        <w:numPr>
          <w:ilvl w:val="0"/>
          <w:numId w:val="1"/>
        </w:numPr>
      </w:pPr>
      <w:r w:rsidRPr="006247C2">
        <w:t>Bring your essay to a con</w:t>
      </w:r>
      <w:bookmarkStart w:id="0" w:name="_GoBack"/>
      <w:bookmarkEnd w:id="0"/>
      <w:r w:rsidRPr="006247C2">
        <w:t>clusion. Your reader should have a sense of closure, and feel that all the threads of the discussion have been drawn together in a satisfying way.</w:t>
      </w:r>
    </w:p>
    <w:p w:rsidR="003979D3" w:rsidRPr="00BD12D1" w:rsidRDefault="00BD12D1" w:rsidP="00BD12D1">
      <w:pPr>
        <w:pStyle w:val="ListParagraph"/>
        <w:numPr>
          <w:ilvl w:val="0"/>
          <w:numId w:val="1"/>
        </w:numPr>
      </w:pPr>
      <w:r w:rsidRPr="00BD12D1">
        <w:rPr>
          <w:u w:val="single"/>
        </w:rPr>
        <w:t>REMEMBER TO USE CHICAGO STYLE CITATIONS AND BIBLIOGRAPHY AND INCLUDE EVIDENCE</w:t>
      </w:r>
      <w:r>
        <w:rPr>
          <w:u w:val="single"/>
        </w:rPr>
        <w:t xml:space="preserve"> </w:t>
      </w:r>
      <w:r w:rsidRPr="00BD12D1">
        <w:rPr>
          <w:u w:val="single"/>
        </w:rPr>
        <w:t>(i.e. quotes) FROM AT LEAST TWO OUTSIDE SOURCES</w:t>
      </w:r>
      <w:r>
        <w:rPr>
          <w:u w:val="single"/>
        </w:rPr>
        <w:t xml:space="preserve">. </w:t>
      </w:r>
      <w:r w:rsidRPr="00BD12D1">
        <w:rPr>
          <w:b/>
          <w:u w:val="single"/>
        </w:rPr>
        <w:t>NO RESEARCH = NO POINTS</w:t>
      </w:r>
    </w:p>
    <w:sectPr w:rsidR="003979D3" w:rsidRPr="00BD12D1" w:rsidSect="00181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536829"/>
    <w:multiLevelType w:val="hybridMultilevel"/>
    <w:tmpl w:val="DC60D3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233628"/>
    <w:multiLevelType w:val="hybridMultilevel"/>
    <w:tmpl w:val="D218832C"/>
    <w:lvl w:ilvl="0" w:tplc="DBB2F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203"/>
    <w:rsid w:val="000E6C80"/>
    <w:rsid w:val="000F3D4F"/>
    <w:rsid w:val="00181DA5"/>
    <w:rsid w:val="001D1239"/>
    <w:rsid w:val="00220277"/>
    <w:rsid w:val="00226B3A"/>
    <w:rsid w:val="0028300C"/>
    <w:rsid w:val="003106A4"/>
    <w:rsid w:val="0037302C"/>
    <w:rsid w:val="00376FAD"/>
    <w:rsid w:val="003979D3"/>
    <w:rsid w:val="003A3C27"/>
    <w:rsid w:val="003B768D"/>
    <w:rsid w:val="003C2F92"/>
    <w:rsid w:val="004C103A"/>
    <w:rsid w:val="005C50AC"/>
    <w:rsid w:val="006247C2"/>
    <w:rsid w:val="00773763"/>
    <w:rsid w:val="007A7ECC"/>
    <w:rsid w:val="007B4CA9"/>
    <w:rsid w:val="008B739B"/>
    <w:rsid w:val="00903203"/>
    <w:rsid w:val="00A149B2"/>
    <w:rsid w:val="00A624F8"/>
    <w:rsid w:val="00AA6A97"/>
    <w:rsid w:val="00AB1C7F"/>
    <w:rsid w:val="00B64D5C"/>
    <w:rsid w:val="00B8263C"/>
    <w:rsid w:val="00BD12D1"/>
    <w:rsid w:val="00BE578B"/>
    <w:rsid w:val="00C35D3E"/>
    <w:rsid w:val="00E60B74"/>
    <w:rsid w:val="00E84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79312-CF2F-464C-B92F-119B0C351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DA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9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hadi\Desktop\AP%20WORLD%20HISTORY\Fun%20HMWK\APWH%20Critical%20Book%20Revi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APWH Critical Book Review</Template>
  <TotalTime>0</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cp:lastPrinted>2009-05-14T21:10:00Z</cp:lastPrinted>
  <dcterms:created xsi:type="dcterms:W3CDTF">2015-05-14T15:59:00Z</dcterms:created>
  <dcterms:modified xsi:type="dcterms:W3CDTF">2015-05-14T15:59:00Z</dcterms:modified>
</cp:coreProperties>
</file>